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813"/>
        <w:gridCol w:w="142"/>
        <w:gridCol w:w="425"/>
        <w:gridCol w:w="1399"/>
        <w:gridCol w:w="19"/>
        <w:gridCol w:w="357"/>
        <w:gridCol w:w="3039"/>
        <w:gridCol w:w="101"/>
        <w:gridCol w:w="1569"/>
        <w:gridCol w:w="37"/>
      </w:tblGrid>
      <w:tr w:rsidR="00987C5C" w:rsidRPr="00C017DF" w14:paraId="4470DBE0" w14:textId="77777777" w:rsidTr="00C21749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B18F275" w14:textId="77777777" w:rsidR="00987C5C" w:rsidRPr="006E3F12" w:rsidRDefault="00987C5C" w:rsidP="00DA1914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71A67D8" w14:textId="1D191DE8" w:rsidR="00987C5C" w:rsidRPr="00C017DF" w:rsidRDefault="006E2376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8"/>
                <w:szCs w:val="20"/>
              </w:rPr>
              <w:t>YV</w:t>
            </w:r>
          </w:p>
        </w:tc>
        <w:tc>
          <w:tcPr>
            <w:tcW w:w="1824" w:type="dxa"/>
            <w:gridSpan w:val="2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B0E8E55" w14:textId="77777777" w:rsidR="00987C5C" w:rsidRPr="005D277D" w:rsidRDefault="00987C5C" w:rsidP="00DA1914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70395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B82407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8D14785" w14:textId="77777777" w:rsidR="00987C5C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B16B5F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2762B3B2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8AFFB5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9FFB6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right w:val="nil"/>
            </w:tcBorders>
          </w:tcPr>
          <w:p w14:paraId="7BE3D16A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6DE5C9B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85536" w14:textId="77777777" w:rsidR="00987C5C" w:rsidRPr="00C017DF" w:rsidRDefault="00CF468E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5A69C97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987C5C" w:rsidRPr="00C017DF" w14:paraId="34B77D3B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09488DC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D53278E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A213EF0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8785A8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5C36932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987C5C" w:rsidRPr="00C017DF" w14:paraId="753D38BA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E4C204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97EB6C1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D35F33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9C13EEE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5980D26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210B4B2C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48B6342D" w14:textId="77777777" w:rsidR="00987C5C" w:rsidRPr="00C017DF" w:rsidRDefault="00987C5C" w:rsidP="00DA1914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0FC7EE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419C8A74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D7862A0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E6C6FD5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563291A7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94F9626" w14:textId="77777777" w:rsidR="00987C5C" w:rsidRPr="00C017DF" w:rsidRDefault="005E1492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987C5C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0D400E5E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6D73E87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2A9FF8A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1EBD1099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53A6BDF7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D0A85D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7BE531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867118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1FAD9A76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20B545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7AF85A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4182C3A5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ED2A152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183928B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1F99AA7A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652DC4D6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7E540A0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0ED0FC5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0986AEE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024B0C13" w14:textId="77777777" w:rsidR="00615814" w:rsidRDefault="001C10DC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AA2F34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3C382F">
        <w:rPr>
          <w:rFonts w:ascii="Arial" w:hAnsi="Arial" w:cs="Arial"/>
          <w:b/>
          <w:bCs/>
          <w:sz w:val="20"/>
          <w:szCs w:val="20"/>
        </w:rPr>
        <w:t>geen</w:t>
      </w:r>
    </w:p>
    <w:p w14:paraId="141ADFB0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6399"/>
        <w:gridCol w:w="1333"/>
      </w:tblGrid>
      <w:tr w:rsidR="005C32E5" w:rsidRPr="00C017DF" w14:paraId="6FFA7284" w14:textId="77777777" w:rsidTr="00CA6CDC">
        <w:tc>
          <w:tcPr>
            <w:tcW w:w="1694" w:type="dxa"/>
          </w:tcPr>
          <w:p w14:paraId="660431EA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49FBB9B8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1333" w:type="dxa"/>
          </w:tcPr>
          <w:p w14:paraId="5910AE45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5C32E5" w:rsidRPr="00C017DF" w14:paraId="0CECD662" w14:textId="77777777" w:rsidTr="00CA6CDC">
        <w:tc>
          <w:tcPr>
            <w:tcW w:w="1694" w:type="dxa"/>
          </w:tcPr>
          <w:p w14:paraId="76082FE8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6399" w:type="dxa"/>
          </w:tcPr>
          <w:p w14:paraId="3322BE29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E5ED81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DD55A0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98F988E" w14:textId="77777777" w:rsidTr="00CA6CDC">
        <w:tc>
          <w:tcPr>
            <w:tcW w:w="1694" w:type="dxa"/>
          </w:tcPr>
          <w:p w14:paraId="74E91469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Vrije zit</w:t>
            </w:r>
          </w:p>
        </w:tc>
        <w:tc>
          <w:tcPr>
            <w:tcW w:w="6399" w:type="dxa"/>
          </w:tcPr>
          <w:p w14:paraId="2CC103CC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BB622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6B06E9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0401AC6E" w14:textId="77777777" w:rsidTr="00CA6CDC">
        <w:tc>
          <w:tcPr>
            <w:tcW w:w="1694" w:type="dxa"/>
          </w:tcPr>
          <w:p w14:paraId="14DC698A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Vlag</w:t>
            </w:r>
          </w:p>
        </w:tc>
        <w:tc>
          <w:tcPr>
            <w:tcW w:w="6399" w:type="dxa"/>
          </w:tcPr>
          <w:p w14:paraId="66C9809D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57EAB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6D3521B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2F931C94" w14:textId="77777777" w:rsidTr="00CA6CDC">
        <w:tc>
          <w:tcPr>
            <w:tcW w:w="1694" w:type="dxa"/>
          </w:tcPr>
          <w:p w14:paraId="4F40AA89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6399" w:type="dxa"/>
          </w:tcPr>
          <w:p w14:paraId="7EDB3AE8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6FE12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E1C526E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513B4CF" w14:textId="77777777" w:rsidTr="00CA6CDC">
        <w:tc>
          <w:tcPr>
            <w:tcW w:w="1694" w:type="dxa"/>
          </w:tcPr>
          <w:p w14:paraId="39BC32B5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03F21489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0A89E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458933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64DB9A0F" w14:textId="77777777" w:rsidTr="00CA6CDC">
        <w:tc>
          <w:tcPr>
            <w:tcW w:w="1694" w:type="dxa"/>
          </w:tcPr>
          <w:p w14:paraId="100C6CA0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47B000AE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16E2C9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7070F1C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D151802" w14:textId="77777777" w:rsidTr="00CA6CDC">
        <w:tc>
          <w:tcPr>
            <w:tcW w:w="1694" w:type="dxa"/>
          </w:tcPr>
          <w:p w14:paraId="57B21913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  <w:p w14:paraId="6678CFC2" w14:textId="77777777" w:rsidR="00D3654D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43C727DC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A50E95B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340978C4" w14:textId="77777777" w:rsidTr="00CA6CDC">
        <w:tc>
          <w:tcPr>
            <w:tcW w:w="1694" w:type="dxa"/>
          </w:tcPr>
          <w:p w14:paraId="4D46D74C" w14:textId="77777777" w:rsidR="00164A56" w:rsidRDefault="00D06A10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2172DB">
              <w:rPr>
                <w:rFonts w:ascii="Arial" w:hAnsi="Arial" w:cs="Arial"/>
                <w:b/>
                <w:sz w:val="20"/>
                <w:szCs w:val="20"/>
              </w:rPr>
              <w:t xml:space="preserve">lank 1e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deel en afsprong naar binnen</w:t>
            </w:r>
          </w:p>
        </w:tc>
        <w:tc>
          <w:tcPr>
            <w:tcW w:w="6399" w:type="dxa"/>
          </w:tcPr>
          <w:p w14:paraId="31BE5EE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F4B3A53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A6ABF5B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C3C0331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45532F50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5C32E5" w:rsidRPr="00CA6CDC" w14:paraId="0E3DDA99" w14:textId="77777777" w:rsidTr="00CA6CDC">
        <w:trPr>
          <w:trHeight w:val="470"/>
        </w:trPr>
        <w:tc>
          <w:tcPr>
            <w:tcW w:w="1384" w:type="dxa"/>
            <w:shd w:val="clear" w:color="auto" w:fill="auto"/>
          </w:tcPr>
          <w:p w14:paraId="234AF8F7" w14:textId="77777777" w:rsidR="005C32E5" w:rsidRPr="00CA6CDC" w:rsidRDefault="005C32E5" w:rsidP="00CA6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5F7E244" w14:textId="77777777" w:rsidR="00615814" w:rsidRPr="00C017DF" w:rsidRDefault="005C32E5" w:rsidP="005C32E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="00615814">
        <w:rPr>
          <w:rFonts w:ascii="Arial" w:hAnsi="Arial" w:cs="Arial"/>
          <w:b/>
          <w:bCs/>
          <w:sz w:val="20"/>
          <w:szCs w:val="20"/>
        </w:rPr>
        <w:t>Tota</w:t>
      </w:r>
      <w:r>
        <w:rPr>
          <w:rFonts w:ascii="Arial" w:hAnsi="Arial" w:cs="Arial"/>
          <w:b/>
          <w:bCs/>
          <w:sz w:val="20"/>
          <w:szCs w:val="20"/>
        </w:rPr>
        <w:t>al van de verplichte oefeningen</w:t>
      </w:r>
    </w:p>
    <w:p w14:paraId="41B03DDE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21424E88" w14:textId="77777777" w:rsidR="00C017DF" w:rsidRDefault="005C32E5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101466">
        <w:rPr>
          <w:rFonts w:ascii="Arial" w:hAnsi="Arial" w:cs="Arial"/>
          <w:b/>
          <w:sz w:val="20"/>
          <w:szCs w:val="20"/>
        </w:rPr>
        <w:t>/8</w:t>
      </w:r>
      <w:r w:rsidR="00615814"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07CB8BEE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CA6CDC" w14:paraId="47630B6F" w14:textId="77777777" w:rsidTr="00CA6CDC">
        <w:tc>
          <w:tcPr>
            <w:tcW w:w="2098" w:type="dxa"/>
            <w:shd w:val="clear" w:color="auto" w:fill="auto"/>
          </w:tcPr>
          <w:p w14:paraId="26C3D8BE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6CDC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425EBC1A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DBA80EF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36F121F9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BB11C6E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349C9309" w14:textId="77777777" w:rsidR="00C017DF" w:rsidRPr="00C017DF" w:rsidRDefault="00031ED5" w:rsidP="00C01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420F3229">
          <v:line id="_x0000_s1047" style="position:absolute;z-index:251656704" from="-39.1pt,2.05pt" to="518.9pt,2.05pt">
            <v:stroke dashstyle="1 1" endcap="round"/>
          </v:line>
        </w:pict>
      </w:r>
    </w:p>
    <w:p w14:paraId="75C18966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CC0F2B0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12AFB51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58F820CD" w14:textId="77777777" w:rsidR="00227773" w:rsidRPr="00AC5736" w:rsidRDefault="00031ED5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5C0438FE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290B49E8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A41F" w14:textId="77777777" w:rsidR="001E135D" w:rsidRDefault="001E135D">
      <w:r>
        <w:separator/>
      </w:r>
    </w:p>
  </w:endnote>
  <w:endnote w:type="continuationSeparator" w:id="0">
    <w:p w14:paraId="6321CCC9" w14:textId="77777777" w:rsidR="001E135D" w:rsidRDefault="001E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9A7B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DEA483C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2013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7B182C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19786554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3AD3F4B3" w14:textId="402990EB" w:rsidR="0050736E" w:rsidRPr="00B82407" w:rsidRDefault="007B182C" w:rsidP="00B82407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D279D2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F16C2" w14:textId="77777777" w:rsidR="001E135D" w:rsidRDefault="001E135D">
      <w:r>
        <w:separator/>
      </w:r>
    </w:p>
  </w:footnote>
  <w:footnote w:type="continuationSeparator" w:id="0">
    <w:p w14:paraId="1FF3C342" w14:textId="77777777" w:rsidR="001E135D" w:rsidRDefault="001E1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E647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4B17185F" w14:textId="77777777" w:rsidR="0050736E" w:rsidRPr="00D436E8" w:rsidRDefault="00031ED5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4AB7419A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35C9E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434A4FE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2FDB546A" w14:textId="2E848B2B" w:rsidR="006E2376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A77AD8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  <w:r w:rsidR="006E237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</w:t>
                </w:r>
                <w:r w:rsidR="00046D3E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YV</w:t>
                </w:r>
              </w:p>
              <w:p w14:paraId="2A471FF1" w14:textId="77777777" w:rsidR="00431D9C" w:rsidRDefault="00D7052B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431D9C" w:rsidRPr="00431D9C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  <w:r w:rsidR="00431D9C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</w:p>
              <w:p w14:paraId="05A133F3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8635273">
    <w:abstractNumId w:val="2"/>
  </w:num>
  <w:num w:numId="2" w16cid:durableId="297414128">
    <w:abstractNumId w:val="8"/>
  </w:num>
  <w:num w:numId="3" w16cid:durableId="197201518">
    <w:abstractNumId w:val="3"/>
  </w:num>
  <w:num w:numId="4" w16cid:durableId="1193377201">
    <w:abstractNumId w:val="12"/>
  </w:num>
  <w:num w:numId="5" w16cid:durableId="1003242306">
    <w:abstractNumId w:val="10"/>
  </w:num>
  <w:num w:numId="6" w16cid:durableId="152112138">
    <w:abstractNumId w:val="9"/>
  </w:num>
  <w:num w:numId="7" w16cid:durableId="456215059">
    <w:abstractNumId w:val="5"/>
  </w:num>
  <w:num w:numId="8" w16cid:durableId="237786872">
    <w:abstractNumId w:val="4"/>
  </w:num>
  <w:num w:numId="9" w16cid:durableId="1073553792">
    <w:abstractNumId w:val="11"/>
  </w:num>
  <w:num w:numId="10" w16cid:durableId="1695884448">
    <w:abstractNumId w:val="6"/>
  </w:num>
  <w:num w:numId="11" w16cid:durableId="1055276344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373075830">
    <w:abstractNumId w:val="7"/>
  </w:num>
  <w:num w:numId="13" w16cid:durableId="1923905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nXTfFZdsg+mFR2bskJd3txhB7oOYAUyhys9+0yiNJYUPs1LhiY4Ymk0HrPSvDFYFem0UC5xTldy+fGsH+L07PA==" w:salt="osn+OjsEJhcD0r8ZvMKC3Q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1ED5"/>
    <w:rsid w:val="00034ADF"/>
    <w:rsid w:val="00046D3E"/>
    <w:rsid w:val="00051F13"/>
    <w:rsid w:val="000B4204"/>
    <w:rsid w:val="000E7734"/>
    <w:rsid w:val="00101466"/>
    <w:rsid w:val="00124764"/>
    <w:rsid w:val="00164A56"/>
    <w:rsid w:val="00165857"/>
    <w:rsid w:val="001A5483"/>
    <w:rsid w:val="001B0C1A"/>
    <w:rsid w:val="001B4D6B"/>
    <w:rsid w:val="001C10DC"/>
    <w:rsid w:val="001E135D"/>
    <w:rsid w:val="00211818"/>
    <w:rsid w:val="00221CCB"/>
    <w:rsid w:val="0022747C"/>
    <w:rsid w:val="00227773"/>
    <w:rsid w:val="00243F05"/>
    <w:rsid w:val="00254188"/>
    <w:rsid w:val="00255C21"/>
    <w:rsid w:val="00265BEE"/>
    <w:rsid w:val="002715D6"/>
    <w:rsid w:val="00347475"/>
    <w:rsid w:val="00350874"/>
    <w:rsid w:val="00365959"/>
    <w:rsid w:val="003747C1"/>
    <w:rsid w:val="00377F36"/>
    <w:rsid w:val="003943FF"/>
    <w:rsid w:val="003C08C0"/>
    <w:rsid w:val="003C382F"/>
    <w:rsid w:val="003E3299"/>
    <w:rsid w:val="00403C13"/>
    <w:rsid w:val="00431D9C"/>
    <w:rsid w:val="00482264"/>
    <w:rsid w:val="00487D43"/>
    <w:rsid w:val="004C2CCF"/>
    <w:rsid w:val="0050736E"/>
    <w:rsid w:val="00521D68"/>
    <w:rsid w:val="005538BF"/>
    <w:rsid w:val="00580B78"/>
    <w:rsid w:val="005912C2"/>
    <w:rsid w:val="005C1E53"/>
    <w:rsid w:val="005C32E5"/>
    <w:rsid w:val="005E1492"/>
    <w:rsid w:val="00615814"/>
    <w:rsid w:val="006741D8"/>
    <w:rsid w:val="00674CC9"/>
    <w:rsid w:val="006936A6"/>
    <w:rsid w:val="006B7AE8"/>
    <w:rsid w:val="006C07D3"/>
    <w:rsid w:val="006E2376"/>
    <w:rsid w:val="006E36AA"/>
    <w:rsid w:val="00737503"/>
    <w:rsid w:val="00785E49"/>
    <w:rsid w:val="00786B44"/>
    <w:rsid w:val="007977A3"/>
    <w:rsid w:val="007B182C"/>
    <w:rsid w:val="007C5DED"/>
    <w:rsid w:val="00826330"/>
    <w:rsid w:val="00837B03"/>
    <w:rsid w:val="008826C9"/>
    <w:rsid w:val="008D0AEE"/>
    <w:rsid w:val="008D24B5"/>
    <w:rsid w:val="0090196A"/>
    <w:rsid w:val="0093145D"/>
    <w:rsid w:val="009376FE"/>
    <w:rsid w:val="00987C5C"/>
    <w:rsid w:val="009A0B8C"/>
    <w:rsid w:val="00A00732"/>
    <w:rsid w:val="00A202A6"/>
    <w:rsid w:val="00A51878"/>
    <w:rsid w:val="00A77AD8"/>
    <w:rsid w:val="00A97E45"/>
    <w:rsid w:val="00AA2F34"/>
    <w:rsid w:val="00AB0061"/>
    <w:rsid w:val="00AB3BC5"/>
    <w:rsid w:val="00AC3BFC"/>
    <w:rsid w:val="00AC5736"/>
    <w:rsid w:val="00AF638E"/>
    <w:rsid w:val="00B40CDD"/>
    <w:rsid w:val="00B82407"/>
    <w:rsid w:val="00B92AFE"/>
    <w:rsid w:val="00B9610A"/>
    <w:rsid w:val="00BC4F8C"/>
    <w:rsid w:val="00BD3246"/>
    <w:rsid w:val="00BF1144"/>
    <w:rsid w:val="00C017DF"/>
    <w:rsid w:val="00C21749"/>
    <w:rsid w:val="00C5793A"/>
    <w:rsid w:val="00CA6CDC"/>
    <w:rsid w:val="00CC3A91"/>
    <w:rsid w:val="00CF468E"/>
    <w:rsid w:val="00CF5B5D"/>
    <w:rsid w:val="00D06A10"/>
    <w:rsid w:val="00D277FB"/>
    <w:rsid w:val="00D279D2"/>
    <w:rsid w:val="00D3654D"/>
    <w:rsid w:val="00D436E8"/>
    <w:rsid w:val="00D7052B"/>
    <w:rsid w:val="00DA1914"/>
    <w:rsid w:val="00DA5D3F"/>
    <w:rsid w:val="00DB7EF0"/>
    <w:rsid w:val="00DC5580"/>
    <w:rsid w:val="00E0512F"/>
    <w:rsid w:val="00E80E79"/>
    <w:rsid w:val="00EA7502"/>
    <w:rsid w:val="00F26A9E"/>
    <w:rsid w:val="00F5145B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3BEADC9B"/>
  <w15:chartTrackingRefBased/>
  <w15:docId w15:val="{B0989C24-85AC-4307-B737-D40E1D0E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370B55-A916-49C3-9597-C9F361DA6789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a811006f-1c16-41b7-b921-4a643f9d9ecc"/>
    <ds:schemaRef ds:uri="http://www.w3.org/XML/1998/namespace"/>
    <ds:schemaRef ds:uri="http://purl.org/dc/elements/1.1/"/>
    <ds:schemaRef ds:uri="http://schemas.microsoft.com/office/infopath/2007/PartnerControls"/>
    <ds:schemaRef ds:uri="e7f54076-5645-4b12-91ec-c3d4a8cb9c6b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6CC7EE-2531-42EC-AD46-958501CFD51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082BDCE-EE11-4D6D-B8C0-D3AE4BF78C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F0887-43ED-45A5-8353-78F7E3A76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protocol-plicht-yv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2024-02-26T13:40:00Z</dcterms:created>
  <dcterms:modified xsi:type="dcterms:W3CDTF">2025-03-04T15:35:00Z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Lisanne Kooiker-Leene | KNHS</vt:lpwstr>
  </property>
  <property fmtid="{D5CDD505-2E9C-101B-9397-08002B2CF9AE}" pid="3" name="display_urn:schemas-microsoft-com:office:office#Author">
    <vt:lpwstr>fortgensi</vt:lpwstr>
  </property>
  <property fmtid="{D5CDD505-2E9C-101B-9397-08002B2CF9AE}" pid="4" name="Title0">
    <vt:lpwstr>Project Vernieuwing Handboek Aanleg Ruiter- en Menpaden</vt:lpwstr>
  </property>
  <property fmtid="{D5CDD505-2E9C-101B-9397-08002B2CF9AE}" pid="5" name="ContentTypeId">
    <vt:lpwstr>0x010100F9386A01108D374D9C638ECAF15CC501</vt:lpwstr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